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AF141A" w14:textId="77777777" w:rsidR="0097127D" w:rsidRPr="00650527" w:rsidRDefault="006E6DD7" w:rsidP="00650527">
      <w:pPr>
        <w:spacing w:before="60" w:after="60"/>
        <w:rPr>
          <w:sz w:val="16"/>
          <w:szCs w:val="16"/>
          <w:lang w:val="en-US"/>
        </w:rPr>
        <w:sectPr w:rsidR="0097127D" w:rsidRPr="00650527" w:rsidSect="00907AFB">
          <w:headerReference w:type="default" r:id="rId8"/>
          <w:footerReference w:type="default" r:id="rId9"/>
          <w:pgSz w:w="11906" w:h="16838" w:code="9"/>
          <w:pgMar w:top="3402" w:right="1134" w:bottom="1134" w:left="1134" w:header="57" w:footer="567" w:gutter="0"/>
          <w:cols w:space="708"/>
          <w:docGrid w:linePitch="360"/>
        </w:sectPr>
      </w:pPr>
      <w:bookmarkStart w:id="0" w:name="_GoBack"/>
      <w:bookmarkEnd w:id="0"/>
      <w:r>
        <w:rPr>
          <w:sz w:val="16"/>
          <w:szCs w:val="16"/>
          <w:lang w:val="en-US"/>
        </w:rPr>
        <w:t xml:space="preserve">Australian </w:t>
      </w:r>
      <w:r w:rsidR="001C41A7">
        <w:rPr>
          <w:sz w:val="16"/>
          <w:szCs w:val="16"/>
          <w:lang w:val="en-US"/>
        </w:rPr>
        <w:t xml:space="preserve">Business </w:t>
      </w:r>
      <w:r>
        <w:rPr>
          <w:sz w:val="16"/>
          <w:szCs w:val="16"/>
          <w:lang w:val="en-US"/>
        </w:rPr>
        <w:t>Number: 23 676 617 704</w:t>
      </w:r>
    </w:p>
    <w:p w14:paraId="7051A90A" w14:textId="77777777" w:rsidR="00584D40" w:rsidRDefault="00584D40" w:rsidP="00023B5E">
      <w:pPr>
        <w:spacing w:before="120" w:after="120"/>
        <w:jc w:val="center"/>
        <w:rPr>
          <w:rFonts w:ascii="Verdana" w:hAnsi="Verdana" w:cs="Verdana"/>
          <w:b/>
          <w:bCs/>
          <w:sz w:val="28"/>
          <w:szCs w:val="28"/>
        </w:rPr>
      </w:pPr>
      <w:r>
        <w:rPr>
          <w:rFonts w:ascii="Verdana" w:hAnsi="Verdana" w:cs="Verdana"/>
          <w:b/>
          <w:bCs/>
          <w:sz w:val="28"/>
          <w:szCs w:val="28"/>
        </w:rPr>
        <w:t xml:space="preserve">AGENDA </w:t>
      </w:r>
    </w:p>
    <w:p w14:paraId="6CA2E011" w14:textId="07CEC751" w:rsidR="00023B5E" w:rsidRPr="009B779E" w:rsidRDefault="00584D40" w:rsidP="00023B5E">
      <w:pPr>
        <w:spacing w:before="120" w:after="120"/>
        <w:jc w:val="center"/>
        <w:rPr>
          <w:sz w:val="28"/>
          <w:szCs w:val="28"/>
          <w:lang w:val="en-US"/>
        </w:rPr>
      </w:pPr>
      <w:r>
        <w:rPr>
          <w:rFonts w:ascii="Verdana" w:hAnsi="Verdana" w:cs="Verdana"/>
          <w:b/>
          <w:bCs/>
          <w:sz w:val="28"/>
          <w:szCs w:val="28"/>
        </w:rPr>
        <w:t>21</w:t>
      </w:r>
      <w:r w:rsidRPr="00584D40">
        <w:rPr>
          <w:rFonts w:ascii="Verdana" w:hAnsi="Verdana" w:cs="Verdana"/>
          <w:b/>
          <w:bCs/>
          <w:sz w:val="28"/>
          <w:szCs w:val="28"/>
          <w:vertAlign w:val="superscript"/>
        </w:rPr>
        <w:t>st</w:t>
      </w:r>
      <w:r>
        <w:rPr>
          <w:rFonts w:ascii="Verdana" w:hAnsi="Verdana" w:cs="Verdana"/>
          <w:b/>
          <w:bCs/>
          <w:sz w:val="28"/>
          <w:szCs w:val="28"/>
        </w:rPr>
        <w:t xml:space="preserve"> </w:t>
      </w:r>
      <w:r w:rsidR="00BA69B0" w:rsidRPr="009B779E">
        <w:rPr>
          <w:rFonts w:ascii="Verdana" w:hAnsi="Verdana" w:cs="Verdana"/>
          <w:b/>
          <w:bCs/>
          <w:sz w:val="28"/>
          <w:szCs w:val="28"/>
        </w:rPr>
        <w:t>ANNUAL GENERAL MEETING</w:t>
      </w:r>
    </w:p>
    <w:p w14:paraId="3F7AD5FA" w14:textId="67861DD8" w:rsidR="009537E3" w:rsidRPr="009B779E" w:rsidRDefault="009537E3" w:rsidP="009537E3">
      <w:pPr>
        <w:spacing w:before="120" w:after="120"/>
        <w:jc w:val="center"/>
        <w:rPr>
          <w:rFonts w:ascii="Verdana" w:hAnsi="Verdana"/>
          <w:b/>
          <w:sz w:val="26"/>
          <w:szCs w:val="26"/>
          <w:lang w:val="en-US"/>
        </w:rPr>
      </w:pPr>
      <w:r w:rsidRPr="009B779E">
        <w:rPr>
          <w:rFonts w:ascii="Verdana" w:hAnsi="Verdana"/>
          <w:b/>
          <w:sz w:val="26"/>
          <w:szCs w:val="26"/>
          <w:lang w:val="en-US"/>
        </w:rPr>
        <w:t xml:space="preserve">Date: </w:t>
      </w:r>
      <w:r w:rsidR="00584D40">
        <w:rPr>
          <w:rFonts w:ascii="Verdana" w:hAnsi="Verdana"/>
          <w:b/>
          <w:sz w:val="26"/>
          <w:szCs w:val="26"/>
          <w:lang w:val="en-US"/>
        </w:rPr>
        <w:t>13</w:t>
      </w:r>
      <w:r w:rsidRPr="009B779E">
        <w:rPr>
          <w:rFonts w:ascii="Verdana" w:hAnsi="Verdana"/>
          <w:b/>
          <w:sz w:val="26"/>
          <w:szCs w:val="26"/>
          <w:vertAlign w:val="superscript"/>
          <w:lang w:val="en-US"/>
        </w:rPr>
        <w:t>th</w:t>
      </w:r>
      <w:r w:rsidR="00584D40">
        <w:rPr>
          <w:rFonts w:ascii="Verdana" w:hAnsi="Verdana"/>
          <w:b/>
          <w:sz w:val="26"/>
          <w:szCs w:val="26"/>
          <w:lang w:val="en-US"/>
        </w:rPr>
        <w:t xml:space="preserve"> November 2017</w:t>
      </w:r>
    </w:p>
    <w:p w14:paraId="666F9D94" w14:textId="45A0D507" w:rsidR="009537E3" w:rsidRPr="009B779E" w:rsidRDefault="00584D40" w:rsidP="009537E3">
      <w:pPr>
        <w:spacing w:before="120" w:after="120"/>
        <w:jc w:val="center"/>
        <w:rPr>
          <w:rFonts w:ascii="Verdana" w:hAnsi="Verdana"/>
          <w:b/>
          <w:sz w:val="26"/>
          <w:szCs w:val="26"/>
          <w:lang w:val="en-US"/>
        </w:rPr>
      </w:pPr>
      <w:r>
        <w:rPr>
          <w:rFonts w:ascii="Verdana" w:hAnsi="Verdana"/>
          <w:b/>
          <w:sz w:val="26"/>
          <w:szCs w:val="26"/>
          <w:lang w:val="en-US"/>
        </w:rPr>
        <w:t>Time: 5</w:t>
      </w:r>
      <w:r w:rsidR="009B779E" w:rsidRPr="009B779E">
        <w:rPr>
          <w:rFonts w:ascii="Verdana" w:hAnsi="Verdana"/>
          <w:b/>
          <w:sz w:val="26"/>
          <w:szCs w:val="26"/>
          <w:lang w:val="en-US"/>
        </w:rPr>
        <w:t>:0</w:t>
      </w:r>
      <w:r w:rsidR="00F45CBB" w:rsidRPr="009B779E">
        <w:rPr>
          <w:rFonts w:ascii="Verdana" w:hAnsi="Verdana"/>
          <w:b/>
          <w:sz w:val="26"/>
          <w:szCs w:val="26"/>
          <w:lang w:val="en-US"/>
        </w:rPr>
        <w:t>0</w:t>
      </w:r>
      <w:r>
        <w:rPr>
          <w:rFonts w:ascii="Verdana" w:hAnsi="Verdana"/>
          <w:b/>
          <w:sz w:val="26"/>
          <w:szCs w:val="26"/>
          <w:lang w:val="en-US"/>
        </w:rPr>
        <w:t>-6</w:t>
      </w:r>
      <w:r w:rsidR="009B779E" w:rsidRPr="009B779E">
        <w:rPr>
          <w:rFonts w:ascii="Verdana" w:hAnsi="Verdana"/>
          <w:b/>
          <w:sz w:val="26"/>
          <w:szCs w:val="26"/>
          <w:lang w:val="en-US"/>
        </w:rPr>
        <w:t>:0</w:t>
      </w:r>
      <w:r w:rsidR="00F45CBB" w:rsidRPr="009B779E">
        <w:rPr>
          <w:rFonts w:ascii="Verdana" w:hAnsi="Verdana"/>
          <w:b/>
          <w:sz w:val="26"/>
          <w:szCs w:val="26"/>
          <w:lang w:val="en-US"/>
        </w:rPr>
        <w:t xml:space="preserve">0 </w:t>
      </w:r>
      <w:r w:rsidR="009537E3" w:rsidRPr="009B779E">
        <w:rPr>
          <w:rFonts w:ascii="Verdana" w:hAnsi="Verdana"/>
          <w:b/>
          <w:sz w:val="26"/>
          <w:szCs w:val="26"/>
          <w:lang w:val="en-US"/>
        </w:rPr>
        <w:t>pm E</w:t>
      </w:r>
      <w:r w:rsidR="009B779E" w:rsidRPr="009B779E">
        <w:rPr>
          <w:rFonts w:ascii="Verdana" w:hAnsi="Verdana"/>
          <w:b/>
          <w:sz w:val="26"/>
          <w:szCs w:val="26"/>
          <w:lang w:val="en-US"/>
        </w:rPr>
        <w:t>DS</w:t>
      </w:r>
      <w:r w:rsidR="009537E3" w:rsidRPr="009B779E">
        <w:rPr>
          <w:rFonts w:ascii="Verdana" w:hAnsi="Verdana"/>
          <w:b/>
          <w:sz w:val="26"/>
          <w:szCs w:val="26"/>
          <w:lang w:val="en-US"/>
        </w:rPr>
        <w:t>T</w:t>
      </w:r>
      <w:r w:rsidR="00C869BE">
        <w:rPr>
          <w:rFonts w:ascii="Verdana" w:hAnsi="Verdana"/>
          <w:b/>
          <w:sz w:val="26"/>
          <w:szCs w:val="26"/>
          <w:lang w:val="en-US"/>
        </w:rPr>
        <w:t xml:space="preserve"> (Melbourne/Sydney</w:t>
      </w:r>
      <w:r w:rsidR="00104D62">
        <w:rPr>
          <w:rFonts w:ascii="Verdana" w:hAnsi="Verdana"/>
          <w:b/>
          <w:sz w:val="26"/>
          <w:szCs w:val="26"/>
          <w:lang w:val="en-US"/>
        </w:rPr>
        <w:t>)</w:t>
      </w:r>
    </w:p>
    <w:p w14:paraId="2210F4DF" w14:textId="4683133C" w:rsidR="009537E3" w:rsidRPr="00104D62" w:rsidRDefault="009537E3" w:rsidP="00104D62">
      <w:pPr>
        <w:spacing w:before="120" w:after="120"/>
        <w:jc w:val="center"/>
        <w:rPr>
          <w:rFonts w:ascii="Verdana" w:hAnsi="Verdana" w:cs="Times New Roman"/>
          <w:b/>
          <w:sz w:val="26"/>
          <w:szCs w:val="26"/>
        </w:rPr>
      </w:pPr>
      <w:r w:rsidRPr="009B779E">
        <w:rPr>
          <w:rFonts w:ascii="Verdana" w:hAnsi="Verdana"/>
          <w:b/>
          <w:sz w:val="26"/>
          <w:szCs w:val="26"/>
          <w:lang w:val="en-US"/>
        </w:rPr>
        <w:t xml:space="preserve">Venue:  </w:t>
      </w:r>
      <w:r w:rsidR="00104D62">
        <w:rPr>
          <w:rFonts w:ascii="Verdana" w:hAnsi="Verdana"/>
          <w:b/>
          <w:sz w:val="26"/>
          <w:szCs w:val="26"/>
          <w:lang w:val="en-US"/>
        </w:rPr>
        <w:t xml:space="preserve">Mecure </w:t>
      </w:r>
      <w:r w:rsidR="00B67839">
        <w:rPr>
          <w:rFonts w:ascii="Verdana" w:hAnsi="Verdana"/>
          <w:b/>
          <w:sz w:val="26"/>
          <w:szCs w:val="26"/>
          <w:lang w:val="en-US"/>
        </w:rPr>
        <w:t xml:space="preserve">Ballarat </w:t>
      </w:r>
      <w:r w:rsidR="00104D62">
        <w:rPr>
          <w:rFonts w:ascii="Verdana" w:hAnsi="Verdana"/>
          <w:b/>
          <w:sz w:val="26"/>
          <w:szCs w:val="26"/>
          <w:lang w:val="en-US"/>
        </w:rPr>
        <w:t>Hotel</w:t>
      </w:r>
      <w:r w:rsidR="00B67839">
        <w:rPr>
          <w:rFonts w:ascii="Verdana" w:hAnsi="Verdana"/>
          <w:b/>
          <w:sz w:val="26"/>
          <w:szCs w:val="26"/>
          <w:lang w:val="en-US"/>
        </w:rPr>
        <w:t xml:space="preserve"> &amp; Convention Centre</w:t>
      </w:r>
      <w:r w:rsidR="00104D62">
        <w:rPr>
          <w:rFonts w:ascii="Verdana" w:hAnsi="Verdana"/>
          <w:b/>
          <w:sz w:val="26"/>
          <w:szCs w:val="26"/>
          <w:lang w:val="en-US"/>
        </w:rPr>
        <w:t xml:space="preserve">, </w:t>
      </w:r>
      <w:r w:rsidR="00584D40">
        <w:rPr>
          <w:rFonts w:ascii="Verdana" w:hAnsi="Verdana"/>
          <w:b/>
          <w:sz w:val="26"/>
          <w:szCs w:val="26"/>
          <w:lang w:val="en-US"/>
        </w:rPr>
        <w:t>Ballarat</w:t>
      </w:r>
      <w:r w:rsidR="00B67839">
        <w:rPr>
          <w:rFonts w:ascii="Verdana" w:hAnsi="Verdana"/>
          <w:b/>
          <w:sz w:val="26"/>
          <w:szCs w:val="26"/>
          <w:lang w:val="en-US"/>
        </w:rPr>
        <w:t>, VIC</w:t>
      </w:r>
    </w:p>
    <w:p w14:paraId="7F8EC58E" w14:textId="77777777" w:rsidR="00F45CBB" w:rsidRPr="009B779E" w:rsidRDefault="00BA69B0" w:rsidP="00F45CB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240" w:line="240" w:lineRule="auto"/>
        <w:rPr>
          <w:rFonts w:cs="Verdana"/>
          <w:b/>
          <w:sz w:val="24"/>
          <w:szCs w:val="24"/>
        </w:rPr>
      </w:pPr>
      <w:r w:rsidRPr="009B779E">
        <w:rPr>
          <w:rFonts w:cs="Verdana"/>
          <w:b/>
          <w:sz w:val="24"/>
          <w:szCs w:val="24"/>
        </w:rPr>
        <w:t>Open and Welcome</w:t>
      </w:r>
    </w:p>
    <w:p w14:paraId="233DE1C8" w14:textId="77777777" w:rsidR="009B779E" w:rsidRPr="009B779E" w:rsidRDefault="009B779E" w:rsidP="009B779E">
      <w:pPr>
        <w:pStyle w:val="ListParagraph"/>
        <w:autoSpaceDE w:val="0"/>
        <w:autoSpaceDN w:val="0"/>
        <w:adjustRightInd w:val="0"/>
        <w:spacing w:after="240" w:line="240" w:lineRule="auto"/>
        <w:ind w:left="1080"/>
        <w:rPr>
          <w:rFonts w:cs="Verdana"/>
          <w:sz w:val="24"/>
          <w:szCs w:val="24"/>
        </w:rPr>
      </w:pPr>
    </w:p>
    <w:p w14:paraId="180B7F9D" w14:textId="77777777" w:rsidR="00BA69B0" w:rsidRPr="009B779E" w:rsidRDefault="00BA69B0" w:rsidP="00A83FDA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240" w:line="240" w:lineRule="auto"/>
        <w:rPr>
          <w:rFonts w:cs="Verdana"/>
          <w:b/>
          <w:sz w:val="24"/>
          <w:szCs w:val="24"/>
        </w:rPr>
      </w:pPr>
      <w:r w:rsidRPr="009B779E">
        <w:rPr>
          <w:rFonts w:cs="Verdana"/>
          <w:b/>
          <w:sz w:val="24"/>
          <w:szCs w:val="24"/>
        </w:rPr>
        <w:t>Apologies</w:t>
      </w:r>
    </w:p>
    <w:p w14:paraId="0C2B683B" w14:textId="77777777" w:rsidR="00911E44" w:rsidRPr="009B779E" w:rsidRDefault="00911E44" w:rsidP="00A83FDA">
      <w:pPr>
        <w:pStyle w:val="ListParagraph"/>
        <w:rPr>
          <w:rFonts w:cs="Verdana"/>
          <w:sz w:val="24"/>
          <w:szCs w:val="24"/>
        </w:rPr>
      </w:pPr>
    </w:p>
    <w:p w14:paraId="784A49C4" w14:textId="31F726E4" w:rsidR="00BA69B0" w:rsidRPr="009B779E" w:rsidRDefault="00BA69B0" w:rsidP="00A83FDA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240" w:line="240" w:lineRule="auto"/>
        <w:rPr>
          <w:rFonts w:cs="Verdana"/>
          <w:b/>
          <w:sz w:val="24"/>
          <w:szCs w:val="24"/>
        </w:rPr>
      </w:pPr>
      <w:r w:rsidRPr="009B779E">
        <w:rPr>
          <w:rFonts w:cs="Verdana"/>
          <w:b/>
          <w:sz w:val="24"/>
          <w:szCs w:val="24"/>
        </w:rPr>
        <w:t>Minutes of 201</w:t>
      </w:r>
      <w:r w:rsidR="00584D40">
        <w:rPr>
          <w:rFonts w:cs="Verdana"/>
          <w:b/>
          <w:sz w:val="24"/>
          <w:szCs w:val="24"/>
        </w:rPr>
        <w:t>6</w:t>
      </w:r>
      <w:r w:rsidRPr="009B779E">
        <w:rPr>
          <w:rFonts w:cs="Verdana"/>
          <w:b/>
          <w:sz w:val="24"/>
          <w:szCs w:val="24"/>
        </w:rPr>
        <w:t xml:space="preserve"> Annual General Meeting</w:t>
      </w:r>
    </w:p>
    <w:p w14:paraId="54FCD618" w14:textId="77777777" w:rsidR="00911E44" w:rsidRPr="009B779E" w:rsidRDefault="00911E44" w:rsidP="00A83FDA">
      <w:pPr>
        <w:pStyle w:val="ListParagraph"/>
        <w:autoSpaceDE w:val="0"/>
        <w:autoSpaceDN w:val="0"/>
        <w:adjustRightInd w:val="0"/>
        <w:spacing w:after="240" w:line="240" w:lineRule="auto"/>
        <w:ind w:left="1080"/>
        <w:rPr>
          <w:rFonts w:cs="Verdana"/>
          <w:sz w:val="24"/>
          <w:szCs w:val="24"/>
        </w:rPr>
      </w:pPr>
    </w:p>
    <w:p w14:paraId="02AE3429" w14:textId="77777777" w:rsidR="00911E44" w:rsidRPr="009B779E" w:rsidRDefault="00BA69B0" w:rsidP="009B779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240" w:line="240" w:lineRule="auto"/>
        <w:rPr>
          <w:rFonts w:cs="Verdana"/>
          <w:b/>
          <w:sz w:val="24"/>
          <w:szCs w:val="24"/>
        </w:rPr>
      </w:pPr>
      <w:r w:rsidRPr="009B779E">
        <w:rPr>
          <w:rFonts w:cs="Verdana"/>
          <w:b/>
          <w:sz w:val="24"/>
          <w:szCs w:val="24"/>
        </w:rPr>
        <w:t>President’s report</w:t>
      </w:r>
    </w:p>
    <w:p w14:paraId="7013A969" w14:textId="77777777" w:rsidR="00911E44" w:rsidRPr="009B779E" w:rsidRDefault="00911E44" w:rsidP="00911E44">
      <w:pPr>
        <w:pStyle w:val="ListParagraph"/>
        <w:autoSpaceDE w:val="0"/>
        <w:autoSpaceDN w:val="0"/>
        <w:adjustRightInd w:val="0"/>
        <w:spacing w:after="240" w:line="240" w:lineRule="auto"/>
        <w:ind w:left="1080"/>
        <w:rPr>
          <w:rFonts w:cs="Verdana"/>
          <w:sz w:val="24"/>
          <w:szCs w:val="24"/>
        </w:rPr>
      </w:pPr>
    </w:p>
    <w:p w14:paraId="3D571AE8" w14:textId="77777777" w:rsidR="00911E44" w:rsidRPr="009B779E" w:rsidRDefault="00BA69B0" w:rsidP="00911E44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240" w:line="240" w:lineRule="auto"/>
        <w:rPr>
          <w:rFonts w:cs="Verdana"/>
          <w:b/>
          <w:sz w:val="24"/>
          <w:szCs w:val="24"/>
        </w:rPr>
      </w:pPr>
      <w:r w:rsidRPr="009B779E">
        <w:rPr>
          <w:rFonts w:cs="Verdana"/>
          <w:b/>
          <w:sz w:val="24"/>
          <w:szCs w:val="24"/>
        </w:rPr>
        <w:t>Treasurer’s report</w:t>
      </w:r>
    </w:p>
    <w:p w14:paraId="51B00721" w14:textId="77777777" w:rsidR="00F21A52" w:rsidRPr="009B779E" w:rsidRDefault="00F21A52" w:rsidP="00911E44">
      <w:pPr>
        <w:pStyle w:val="ListParagraph"/>
        <w:autoSpaceDE w:val="0"/>
        <w:autoSpaceDN w:val="0"/>
        <w:adjustRightInd w:val="0"/>
        <w:spacing w:after="240" w:line="240" w:lineRule="auto"/>
        <w:ind w:left="1080"/>
        <w:rPr>
          <w:rFonts w:cs="Arial"/>
          <w:sz w:val="24"/>
          <w:szCs w:val="24"/>
        </w:rPr>
      </w:pPr>
    </w:p>
    <w:p w14:paraId="690E5673" w14:textId="77777777" w:rsidR="00BA69B0" w:rsidRPr="009B779E" w:rsidRDefault="00BA69B0" w:rsidP="006D7AD4">
      <w:pPr>
        <w:pStyle w:val="ListParagraph"/>
        <w:keepNext/>
        <w:numPr>
          <w:ilvl w:val="0"/>
          <w:numId w:val="12"/>
        </w:numPr>
        <w:autoSpaceDE w:val="0"/>
        <w:autoSpaceDN w:val="0"/>
        <w:adjustRightInd w:val="0"/>
        <w:spacing w:after="240" w:line="240" w:lineRule="auto"/>
        <w:ind w:left="1077" w:hanging="357"/>
        <w:rPr>
          <w:rFonts w:cs="Verdana"/>
          <w:b/>
          <w:sz w:val="24"/>
          <w:szCs w:val="24"/>
        </w:rPr>
      </w:pPr>
      <w:r w:rsidRPr="009B779E">
        <w:rPr>
          <w:rFonts w:cs="Verdana"/>
          <w:b/>
          <w:sz w:val="24"/>
          <w:szCs w:val="24"/>
        </w:rPr>
        <w:t>Appointment of Auditor</w:t>
      </w:r>
    </w:p>
    <w:p w14:paraId="66177555" w14:textId="77777777" w:rsidR="00F21A52" w:rsidRPr="009B779E" w:rsidRDefault="00F21A52" w:rsidP="00F21A52">
      <w:pPr>
        <w:pStyle w:val="ListParagraph"/>
        <w:autoSpaceDE w:val="0"/>
        <w:autoSpaceDN w:val="0"/>
        <w:adjustRightInd w:val="0"/>
        <w:spacing w:after="240" w:line="240" w:lineRule="auto"/>
        <w:ind w:left="1080"/>
        <w:rPr>
          <w:rFonts w:cs="Verdana"/>
          <w:sz w:val="24"/>
          <w:szCs w:val="24"/>
        </w:rPr>
      </w:pPr>
    </w:p>
    <w:p w14:paraId="33B8B2FF" w14:textId="4315EB1A" w:rsidR="00584D40" w:rsidRPr="00584D40" w:rsidRDefault="00BA69B0" w:rsidP="00584D4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240" w:line="240" w:lineRule="auto"/>
        <w:rPr>
          <w:rFonts w:cs="Verdana"/>
          <w:b/>
          <w:sz w:val="24"/>
          <w:szCs w:val="24"/>
        </w:rPr>
      </w:pPr>
      <w:r w:rsidRPr="009B779E">
        <w:rPr>
          <w:rFonts w:cs="Verdana"/>
          <w:b/>
          <w:sz w:val="24"/>
          <w:szCs w:val="24"/>
        </w:rPr>
        <w:t>Indigenous Committee report</w:t>
      </w:r>
    </w:p>
    <w:p w14:paraId="3DEAF95C" w14:textId="77777777" w:rsidR="00584D40" w:rsidRDefault="00584D40" w:rsidP="00584D40">
      <w:pPr>
        <w:pStyle w:val="ListParagraph"/>
        <w:autoSpaceDE w:val="0"/>
        <w:autoSpaceDN w:val="0"/>
        <w:adjustRightInd w:val="0"/>
        <w:spacing w:after="240" w:line="240" w:lineRule="auto"/>
        <w:ind w:left="1080"/>
        <w:rPr>
          <w:rFonts w:cs="Verdana"/>
          <w:b/>
          <w:sz w:val="24"/>
          <w:szCs w:val="24"/>
        </w:rPr>
      </w:pPr>
    </w:p>
    <w:p w14:paraId="1F33DDC8" w14:textId="647D81D7" w:rsidR="00584D40" w:rsidRPr="00584D40" w:rsidRDefault="00584D40" w:rsidP="00584D4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240" w:line="240" w:lineRule="auto"/>
        <w:rPr>
          <w:rFonts w:cs="Verdana"/>
          <w:b/>
          <w:sz w:val="24"/>
          <w:szCs w:val="24"/>
        </w:rPr>
      </w:pPr>
      <w:r>
        <w:rPr>
          <w:rFonts w:cs="Verdana"/>
          <w:b/>
          <w:sz w:val="24"/>
          <w:szCs w:val="24"/>
        </w:rPr>
        <w:t>Special Resolution - Proposed Changes to the Constitution</w:t>
      </w:r>
    </w:p>
    <w:p w14:paraId="0788FCBB" w14:textId="77777777" w:rsidR="009B779E" w:rsidRPr="009B779E" w:rsidRDefault="009B779E" w:rsidP="009B779E">
      <w:pPr>
        <w:pStyle w:val="ListParagraph"/>
        <w:autoSpaceDE w:val="0"/>
        <w:autoSpaceDN w:val="0"/>
        <w:adjustRightInd w:val="0"/>
        <w:spacing w:after="240" w:line="240" w:lineRule="auto"/>
        <w:ind w:left="1080"/>
        <w:rPr>
          <w:rFonts w:cs="Verdana"/>
          <w:b/>
          <w:sz w:val="24"/>
          <w:szCs w:val="24"/>
        </w:rPr>
      </w:pPr>
    </w:p>
    <w:p w14:paraId="2D5448EF" w14:textId="018EE011" w:rsidR="00BA69B0" w:rsidRPr="009B779E" w:rsidRDefault="00BA69B0" w:rsidP="00F21A5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240" w:line="240" w:lineRule="auto"/>
        <w:rPr>
          <w:rFonts w:cs="Verdana"/>
          <w:b/>
          <w:sz w:val="24"/>
          <w:szCs w:val="24"/>
        </w:rPr>
      </w:pPr>
      <w:r w:rsidRPr="009B779E">
        <w:rPr>
          <w:rFonts w:cs="Verdana"/>
          <w:b/>
          <w:sz w:val="24"/>
          <w:szCs w:val="24"/>
        </w:rPr>
        <w:t>Election of Executive Committee for 201</w:t>
      </w:r>
      <w:r w:rsidR="00584D40">
        <w:rPr>
          <w:rFonts w:cs="Verdana"/>
          <w:b/>
          <w:sz w:val="24"/>
          <w:szCs w:val="24"/>
        </w:rPr>
        <w:t>7</w:t>
      </w:r>
    </w:p>
    <w:p w14:paraId="157EB8BE" w14:textId="77777777" w:rsidR="009B779E" w:rsidRPr="009B779E" w:rsidRDefault="009B779E" w:rsidP="009B779E">
      <w:pPr>
        <w:pStyle w:val="ListParagraph"/>
        <w:autoSpaceDE w:val="0"/>
        <w:autoSpaceDN w:val="0"/>
        <w:adjustRightInd w:val="0"/>
        <w:spacing w:after="240" w:line="240" w:lineRule="auto"/>
        <w:ind w:left="1080"/>
        <w:rPr>
          <w:rFonts w:cs="Verdana"/>
          <w:b/>
          <w:sz w:val="24"/>
          <w:szCs w:val="24"/>
        </w:rPr>
      </w:pPr>
    </w:p>
    <w:p w14:paraId="3982022D" w14:textId="77777777" w:rsidR="00AB50AF" w:rsidRDefault="009B779E" w:rsidP="009B779E">
      <w:pPr>
        <w:pStyle w:val="ListParagraph"/>
        <w:autoSpaceDE w:val="0"/>
        <w:autoSpaceDN w:val="0"/>
        <w:adjustRightInd w:val="0"/>
        <w:spacing w:after="240" w:line="240" w:lineRule="auto"/>
        <w:ind w:left="1080"/>
        <w:rPr>
          <w:rFonts w:cs="Verdana"/>
          <w:b/>
          <w:sz w:val="24"/>
          <w:szCs w:val="24"/>
        </w:rPr>
      </w:pPr>
      <w:r w:rsidRPr="009B779E">
        <w:rPr>
          <w:rFonts w:cs="Verdana"/>
          <w:b/>
          <w:sz w:val="24"/>
          <w:szCs w:val="24"/>
        </w:rPr>
        <w:t xml:space="preserve">Positions Vacant: </w:t>
      </w:r>
    </w:p>
    <w:p w14:paraId="4B9A582E" w14:textId="58B8CB7B" w:rsidR="00AB50AF" w:rsidRDefault="00584D40" w:rsidP="00AB50A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240" w:line="240" w:lineRule="auto"/>
        <w:rPr>
          <w:rFonts w:cs="Verdana"/>
          <w:b/>
          <w:sz w:val="24"/>
          <w:szCs w:val="24"/>
        </w:rPr>
      </w:pPr>
      <w:r>
        <w:rPr>
          <w:rFonts w:cs="Verdana"/>
          <w:b/>
          <w:sz w:val="24"/>
          <w:szCs w:val="24"/>
        </w:rPr>
        <w:t>Treasurer</w:t>
      </w:r>
    </w:p>
    <w:p w14:paraId="04EB7A20" w14:textId="44630DD1" w:rsidR="00584D40" w:rsidRDefault="00584D40" w:rsidP="00AB50A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240" w:line="240" w:lineRule="auto"/>
        <w:rPr>
          <w:rFonts w:cs="Verdana"/>
          <w:b/>
          <w:sz w:val="24"/>
          <w:szCs w:val="24"/>
        </w:rPr>
      </w:pPr>
      <w:r>
        <w:rPr>
          <w:rFonts w:cs="Verdana"/>
          <w:b/>
          <w:sz w:val="24"/>
          <w:szCs w:val="24"/>
        </w:rPr>
        <w:t>Secretary</w:t>
      </w:r>
    </w:p>
    <w:p w14:paraId="587D9BD0" w14:textId="51645CD4" w:rsidR="009B779E" w:rsidRPr="00C869BE" w:rsidRDefault="00C869BE" w:rsidP="00AB50A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240" w:line="240" w:lineRule="auto"/>
        <w:rPr>
          <w:rFonts w:cs="Verdana"/>
          <w:b/>
          <w:sz w:val="24"/>
          <w:szCs w:val="24"/>
        </w:rPr>
      </w:pPr>
      <w:r w:rsidRPr="00C869BE">
        <w:rPr>
          <w:rFonts w:cs="Verdana"/>
          <w:b/>
          <w:sz w:val="24"/>
          <w:szCs w:val="24"/>
        </w:rPr>
        <w:t>2</w:t>
      </w:r>
      <w:r w:rsidR="00AB50AF" w:rsidRPr="00C869BE">
        <w:rPr>
          <w:rFonts w:cs="Verdana"/>
          <w:b/>
          <w:sz w:val="24"/>
          <w:szCs w:val="24"/>
        </w:rPr>
        <w:t xml:space="preserve"> x General Member Positions</w:t>
      </w:r>
    </w:p>
    <w:p w14:paraId="65CF66D5" w14:textId="77777777" w:rsidR="009B779E" w:rsidRPr="009B779E" w:rsidRDefault="009B779E" w:rsidP="009B779E">
      <w:pPr>
        <w:pStyle w:val="ListParagraph"/>
        <w:autoSpaceDE w:val="0"/>
        <w:autoSpaceDN w:val="0"/>
        <w:adjustRightInd w:val="0"/>
        <w:spacing w:after="240" w:line="240" w:lineRule="auto"/>
        <w:ind w:left="1080"/>
        <w:rPr>
          <w:rFonts w:cs="Verdana"/>
          <w:b/>
          <w:sz w:val="24"/>
          <w:szCs w:val="24"/>
        </w:rPr>
      </w:pPr>
    </w:p>
    <w:p w14:paraId="60A8E546" w14:textId="77777777" w:rsidR="009B779E" w:rsidRDefault="009B779E" w:rsidP="00F21A5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240" w:line="240" w:lineRule="auto"/>
        <w:rPr>
          <w:rFonts w:cs="Verdana"/>
          <w:b/>
          <w:sz w:val="24"/>
          <w:szCs w:val="24"/>
        </w:rPr>
      </w:pPr>
      <w:r w:rsidRPr="009B779E">
        <w:rPr>
          <w:rFonts w:cs="Verdana"/>
          <w:b/>
          <w:sz w:val="24"/>
          <w:szCs w:val="24"/>
        </w:rPr>
        <w:t>Other business</w:t>
      </w:r>
    </w:p>
    <w:p w14:paraId="61A9C70B" w14:textId="4945E5F5" w:rsidR="003720DB" w:rsidRPr="009B779E" w:rsidRDefault="003720DB" w:rsidP="003720DB">
      <w:pPr>
        <w:pStyle w:val="ListParagraph"/>
        <w:autoSpaceDE w:val="0"/>
        <w:autoSpaceDN w:val="0"/>
        <w:adjustRightInd w:val="0"/>
        <w:spacing w:after="240" w:line="240" w:lineRule="auto"/>
        <w:ind w:left="1080"/>
        <w:rPr>
          <w:rFonts w:cs="Verdana"/>
          <w:b/>
          <w:sz w:val="24"/>
          <w:szCs w:val="24"/>
        </w:rPr>
      </w:pPr>
      <w:r>
        <w:rPr>
          <w:rFonts w:cs="Verdana"/>
          <w:b/>
          <w:sz w:val="24"/>
          <w:szCs w:val="24"/>
        </w:rPr>
        <w:t>10.1 Membership Fees</w:t>
      </w:r>
    </w:p>
    <w:p w14:paraId="4A709DD9" w14:textId="579C8951" w:rsidR="00BA69B0" w:rsidRPr="009B779E" w:rsidRDefault="003720DB" w:rsidP="00BA69B0">
      <w:pPr>
        <w:autoSpaceDE w:val="0"/>
        <w:autoSpaceDN w:val="0"/>
        <w:adjustRightInd w:val="0"/>
        <w:spacing w:after="240" w:line="240" w:lineRule="auto"/>
        <w:ind w:left="720"/>
        <w:rPr>
          <w:rFonts w:cs="Verdana"/>
          <w:b/>
          <w:sz w:val="24"/>
          <w:szCs w:val="24"/>
        </w:rPr>
      </w:pPr>
      <w:r>
        <w:rPr>
          <w:rFonts w:cs="Verdana"/>
          <w:b/>
          <w:sz w:val="24"/>
          <w:szCs w:val="24"/>
        </w:rPr>
        <w:t>11</w:t>
      </w:r>
      <w:r w:rsidR="009B779E" w:rsidRPr="009B779E">
        <w:rPr>
          <w:rFonts w:cs="Verdana"/>
          <w:b/>
          <w:sz w:val="24"/>
          <w:szCs w:val="24"/>
        </w:rPr>
        <w:t xml:space="preserve">. </w:t>
      </w:r>
      <w:r w:rsidR="00BA69B0" w:rsidRPr="009B779E">
        <w:rPr>
          <w:rFonts w:cs="Verdana"/>
          <w:b/>
          <w:sz w:val="24"/>
          <w:szCs w:val="24"/>
        </w:rPr>
        <w:t>Next Annual General Meeting</w:t>
      </w:r>
    </w:p>
    <w:p w14:paraId="5D646B7E" w14:textId="3C1B8CFC" w:rsidR="002F06AC" w:rsidRPr="009B779E" w:rsidRDefault="003720DB" w:rsidP="009537E3">
      <w:pPr>
        <w:shd w:val="clear" w:color="auto" w:fill="FFFFFF"/>
        <w:spacing w:after="240" w:line="360" w:lineRule="auto"/>
        <w:ind w:left="720"/>
        <w:rPr>
          <w:rFonts w:ascii="Verdana" w:hAnsi="Verdana" w:cs="Verdana"/>
          <w:sz w:val="24"/>
          <w:szCs w:val="24"/>
        </w:rPr>
      </w:pPr>
      <w:r>
        <w:rPr>
          <w:rFonts w:cs="Verdana"/>
          <w:b/>
          <w:sz w:val="24"/>
          <w:szCs w:val="24"/>
        </w:rPr>
        <w:t>12</w:t>
      </w:r>
      <w:r w:rsidR="00DF60C5" w:rsidRPr="009B779E">
        <w:rPr>
          <w:rFonts w:cs="Verdana"/>
          <w:b/>
          <w:sz w:val="24"/>
          <w:szCs w:val="24"/>
        </w:rPr>
        <w:t xml:space="preserve">. </w:t>
      </w:r>
      <w:r w:rsidR="00BA69B0" w:rsidRPr="009B779E">
        <w:rPr>
          <w:rFonts w:cs="Verdana"/>
          <w:b/>
          <w:sz w:val="24"/>
          <w:szCs w:val="24"/>
        </w:rPr>
        <w:t>Close</w:t>
      </w:r>
    </w:p>
    <w:sectPr w:rsidR="002F06AC" w:rsidRPr="009B779E" w:rsidSect="00907AFB">
      <w:headerReference w:type="default" r:id="rId10"/>
      <w:type w:val="continuous"/>
      <w:pgSz w:w="11906" w:h="16838"/>
      <w:pgMar w:top="141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BC7357" w14:textId="77777777" w:rsidR="008B5D5C" w:rsidRDefault="008B5D5C" w:rsidP="007C55BE">
      <w:pPr>
        <w:spacing w:after="0" w:line="240" w:lineRule="auto"/>
      </w:pPr>
      <w:r>
        <w:separator/>
      </w:r>
    </w:p>
  </w:endnote>
  <w:endnote w:type="continuationSeparator" w:id="0">
    <w:p w14:paraId="58969CCC" w14:textId="77777777" w:rsidR="008B5D5C" w:rsidRDefault="008B5D5C" w:rsidP="007C5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E2B999" w14:textId="77777777" w:rsidR="00A27858" w:rsidRPr="00A27858" w:rsidRDefault="00A27858">
    <w:pPr>
      <w:pStyle w:val="Footer"/>
      <w:rPr>
        <w:sz w:val="16"/>
      </w:rPr>
    </w:pPr>
    <w:r w:rsidRPr="00A27858">
      <w:rPr>
        <w:sz w:val="16"/>
      </w:rPr>
      <w:t>Australian Injury Prevention Network (Inc)</w:t>
    </w:r>
  </w:p>
  <w:p w14:paraId="1FF6E75E" w14:textId="77777777" w:rsidR="00A27858" w:rsidRPr="00A27858" w:rsidRDefault="00A27858">
    <w:pPr>
      <w:pStyle w:val="Footer"/>
      <w:rPr>
        <w:sz w:val="16"/>
      </w:rPr>
    </w:pPr>
    <w:r w:rsidRPr="00A27858">
      <w:rPr>
        <w:sz w:val="16"/>
      </w:rPr>
      <w:t>Secretariat</w:t>
    </w:r>
  </w:p>
  <w:p w14:paraId="1ECB1AB1" w14:textId="17D335F9" w:rsidR="00CE484A" w:rsidRPr="00F51A92" w:rsidRDefault="00104D62" w:rsidP="00CE484A">
    <w:pPr>
      <w:spacing w:after="0"/>
      <w:rPr>
        <w:rStyle w:val="Strong"/>
        <w:rFonts w:ascii="Arial" w:eastAsia="Times New Roman" w:hAnsi="Arial" w:cs="Arial"/>
        <w:b w:val="0"/>
        <w:color w:val="333333"/>
        <w:sz w:val="16"/>
        <w:szCs w:val="16"/>
      </w:rPr>
    </w:pPr>
    <w:r>
      <w:rPr>
        <w:sz w:val="16"/>
      </w:rPr>
      <w:t xml:space="preserve">C/- </w:t>
    </w:r>
    <w:r w:rsidR="00CE484A" w:rsidRPr="00F51A92">
      <w:rPr>
        <w:rStyle w:val="Strong"/>
        <w:rFonts w:ascii="Arial" w:eastAsia="Times New Roman" w:hAnsi="Arial" w:cs="Arial"/>
        <w:b w:val="0"/>
        <w:color w:val="333333"/>
        <w:sz w:val="16"/>
        <w:szCs w:val="16"/>
      </w:rPr>
      <w:t>Director, Injury Division</w:t>
    </w:r>
  </w:p>
  <w:p w14:paraId="70CBBA76" w14:textId="77777777" w:rsidR="00CE484A" w:rsidRPr="00F51A92" w:rsidRDefault="00CE484A" w:rsidP="00CE484A">
    <w:pPr>
      <w:spacing w:after="0"/>
      <w:rPr>
        <w:rFonts w:ascii="Arial" w:eastAsia="Times New Roman" w:hAnsi="Arial" w:cs="Arial"/>
        <w:b/>
        <w:bCs/>
        <w:color w:val="333333"/>
        <w:sz w:val="16"/>
        <w:szCs w:val="16"/>
      </w:rPr>
    </w:pPr>
    <w:r w:rsidRPr="00F51A92">
      <w:rPr>
        <w:rFonts w:ascii="Arial" w:eastAsia="Times New Roman" w:hAnsi="Arial" w:cs="Arial"/>
        <w:bCs/>
        <w:color w:val="333333"/>
        <w:sz w:val="16"/>
        <w:szCs w:val="16"/>
        <w:lang w:eastAsia="en-US"/>
      </w:rPr>
      <w:t>The George Institute for Global Health</w:t>
    </w:r>
    <w:r w:rsidRPr="00F51A92">
      <w:rPr>
        <w:rFonts w:ascii="Arial" w:eastAsia="Times New Roman" w:hAnsi="Arial" w:cs="Arial"/>
        <w:b/>
        <w:color w:val="333333"/>
        <w:sz w:val="16"/>
        <w:szCs w:val="16"/>
        <w:lang w:eastAsia="en-US"/>
      </w:rPr>
      <w:br/>
    </w:r>
    <w:r w:rsidRPr="00F51A92">
      <w:rPr>
        <w:rFonts w:ascii="Arial" w:eastAsia="Times New Roman" w:hAnsi="Arial" w:cs="Arial"/>
        <w:color w:val="333333"/>
        <w:sz w:val="16"/>
        <w:szCs w:val="16"/>
        <w:lang w:eastAsia="en-US"/>
      </w:rPr>
      <w:t>PO Box M201 | Missenden Rd | NSW 2050 Australia</w:t>
    </w:r>
  </w:p>
  <w:p w14:paraId="5E16D13F" w14:textId="42D98014" w:rsidR="00A27858" w:rsidRPr="00A27858" w:rsidRDefault="00A27858">
    <w:pPr>
      <w:pStyle w:val="Footer"/>
      <w:rPr>
        <w:sz w:val="16"/>
      </w:rPr>
    </w:pPr>
  </w:p>
  <w:p w14:paraId="2C663E65" w14:textId="77777777" w:rsidR="00A27858" w:rsidRPr="00A27858" w:rsidRDefault="00A2785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7C9C8F" w14:textId="77777777" w:rsidR="008B5D5C" w:rsidRDefault="008B5D5C" w:rsidP="007C55BE">
      <w:pPr>
        <w:spacing w:after="0" w:line="240" w:lineRule="auto"/>
      </w:pPr>
      <w:r>
        <w:separator/>
      </w:r>
    </w:p>
  </w:footnote>
  <w:footnote w:type="continuationSeparator" w:id="0">
    <w:p w14:paraId="45199C4D" w14:textId="77777777" w:rsidR="008B5D5C" w:rsidRDefault="008B5D5C" w:rsidP="007C55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80F40" w14:textId="77777777" w:rsidR="007C55BE" w:rsidRDefault="0097127D" w:rsidP="005132A5">
    <w:pPr>
      <w:pStyle w:val="Header"/>
      <w:pBdr>
        <w:bottom w:val="single" w:sz="12" w:space="1" w:color="548DD4" w:themeColor="text2" w:themeTint="99"/>
      </w:pBdr>
    </w:pPr>
    <w:r>
      <w:rPr>
        <w:noProof/>
      </w:rPr>
      <w:drawing>
        <wp:inline distT="0" distB="0" distL="0" distR="0" wp14:anchorId="4EE366DF" wp14:editId="04EE6729">
          <wp:extent cx="6143625" cy="2025728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ipn-topbann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53326" cy="20289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7B702F" w14:textId="77777777" w:rsidR="005132A5" w:rsidRPr="005132A5" w:rsidRDefault="00A27858" w:rsidP="005132A5">
    <w:pPr>
      <w:pStyle w:val="Header"/>
      <w:pBdr>
        <w:bottom w:val="single" w:sz="12" w:space="1" w:color="548DD4" w:themeColor="text2" w:themeTint="99"/>
      </w:pBdr>
      <w:rPr>
        <w:sz w:val="18"/>
        <w:szCs w:val="18"/>
      </w:rPr>
    </w:pPr>
    <w:r>
      <w:rPr>
        <w:sz w:val="18"/>
        <w:szCs w:val="18"/>
      </w:rPr>
      <w:t>Australian Injury Prevention Network (Inc)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73BB2"/>
    <w:multiLevelType w:val="multilevel"/>
    <w:tmpl w:val="D1486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DC6831"/>
    <w:multiLevelType w:val="hybridMultilevel"/>
    <w:tmpl w:val="DA602D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B636B6"/>
    <w:multiLevelType w:val="hybridMultilevel"/>
    <w:tmpl w:val="894A57D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5B70B6F"/>
    <w:multiLevelType w:val="hybridMultilevel"/>
    <w:tmpl w:val="834443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0864B3"/>
    <w:multiLevelType w:val="hybridMultilevel"/>
    <w:tmpl w:val="0BF2BE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74477D"/>
    <w:multiLevelType w:val="hybridMultilevel"/>
    <w:tmpl w:val="F98AD81A"/>
    <w:lvl w:ilvl="0" w:tplc="0ADA8C3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F7597F"/>
    <w:multiLevelType w:val="hybridMultilevel"/>
    <w:tmpl w:val="5BCC06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252AB"/>
    <w:multiLevelType w:val="hybridMultilevel"/>
    <w:tmpl w:val="53AED54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541868"/>
    <w:multiLevelType w:val="hybridMultilevel"/>
    <w:tmpl w:val="177AF1D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8F6300"/>
    <w:multiLevelType w:val="hybridMultilevel"/>
    <w:tmpl w:val="9C1ED9E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5E30198E"/>
    <w:multiLevelType w:val="hybridMultilevel"/>
    <w:tmpl w:val="14B830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EA622C"/>
    <w:multiLevelType w:val="hybridMultilevel"/>
    <w:tmpl w:val="8F5EAE7C"/>
    <w:lvl w:ilvl="0" w:tplc="188C36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5C90385"/>
    <w:multiLevelType w:val="hybridMultilevel"/>
    <w:tmpl w:val="9000F1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E264E4"/>
    <w:multiLevelType w:val="hybridMultilevel"/>
    <w:tmpl w:val="AFC0078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6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5"/>
  </w:num>
  <w:num w:numId="9">
    <w:abstractNumId w:val="8"/>
  </w:num>
  <w:num w:numId="10">
    <w:abstractNumId w:val="3"/>
  </w:num>
  <w:num w:numId="11">
    <w:abstractNumId w:val="13"/>
  </w:num>
  <w:num w:numId="12">
    <w:abstractNumId w:val="11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29D"/>
    <w:rsid w:val="00013604"/>
    <w:rsid w:val="0001513B"/>
    <w:rsid w:val="00016B0F"/>
    <w:rsid w:val="00023B5E"/>
    <w:rsid w:val="00026C0B"/>
    <w:rsid w:val="000317AC"/>
    <w:rsid w:val="00032138"/>
    <w:rsid w:val="000325FC"/>
    <w:rsid w:val="0004070A"/>
    <w:rsid w:val="00047E2E"/>
    <w:rsid w:val="00054E24"/>
    <w:rsid w:val="00066B8D"/>
    <w:rsid w:val="000811E4"/>
    <w:rsid w:val="00092DEF"/>
    <w:rsid w:val="00097819"/>
    <w:rsid w:val="000B33FC"/>
    <w:rsid w:val="000C5C27"/>
    <w:rsid w:val="000D5AE4"/>
    <w:rsid w:val="00104D62"/>
    <w:rsid w:val="001133D4"/>
    <w:rsid w:val="00121F27"/>
    <w:rsid w:val="001278F9"/>
    <w:rsid w:val="0013191A"/>
    <w:rsid w:val="00140623"/>
    <w:rsid w:val="0019009E"/>
    <w:rsid w:val="001964A8"/>
    <w:rsid w:val="001B1D67"/>
    <w:rsid w:val="001C12B8"/>
    <w:rsid w:val="001C41A7"/>
    <w:rsid w:val="001D7F5F"/>
    <w:rsid w:val="001E5C4F"/>
    <w:rsid w:val="001F3BA3"/>
    <w:rsid w:val="001F7F75"/>
    <w:rsid w:val="00227E8C"/>
    <w:rsid w:val="002309F9"/>
    <w:rsid w:val="0025488A"/>
    <w:rsid w:val="002609A4"/>
    <w:rsid w:val="00265685"/>
    <w:rsid w:val="002B4122"/>
    <w:rsid w:val="002D05AD"/>
    <w:rsid w:val="002D2A25"/>
    <w:rsid w:val="002D7000"/>
    <w:rsid w:val="002E61DC"/>
    <w:rsid w:val="002E7C6B"/>
    <w:rsid w:val="002F06AC"/>
    <w:rsid w:val="00302963"/>
    <w:rsid w:val="00315944"/>
    <w:rsid w:val="00345B8B"/>
    <w:rsid w:val="003720DB"/>
    <w:rsid w:val="00386334"/>
    <w:rsid w:val="0038713C"/>
    <w:rsid w:val="003A6E23"/>
    <w:rsid w:val="003B7DF4"/>
    <w:rsid w:val="00430364"/>
    <w:rsid w:val="00431F14"/>
    <w:rsid w:val="0044645F"/>
    <w:rsid w:val="00453290"/>
    <w:rsid w:val="0048151D"/>
    <w:rsid w:val="00482085"/>
    <w:rsid w:val="00485942"/>
    <w:rsid w:val="0048701E"/>
    <w:rsid w:val="00492649"/>
    <w:rsid w:val="004B5621"/>
    <w:rsid w:val="004D148E"/>
    <w:rsid w:val="004E50DA"/>
    <w:rsid w:val="004E6A81"/>
    <w:rsid w:val="004F21B3"/>
    <w:rsid w:val="004F3827"/>
    <w:rsid w:val="004F6A5A"/>
    <w:rsid w:val="00506D8D"/>
    <w:rsid w:val="005076FB"/>
    <w:rsid w:val="005132A5"/>
    <w:rsid w:val="00523091"/>
    <w:rsid w:val="00526628"/>
    <w:rsid w:val="005279EA"/>
    <w:rsid w:val="0053031F"/>
    <w:rsid w:val="005347BD"/>
    <w:rsid w:val="005430E1"/>
    <w:rsid w:val="00555CEB"/>
    <w:rsid w:val="00562FC7"/>
    <w:rsid w:val="00582E68"/>
    <w:rsid w:val="00584D40"/>
    <w:rsid w:val="005A7603"/>
    <w:rsid w:val="005B073D"/>
    <w:rsid w:val="005B0BC2"/>
    <w:rsid w:val="005F2DD2"/>
    <w:rsid w:val="005F43E9"/>
    <w:rsid w:val="00602655"/>
    <w:rsid w:val="006034D2"/>
    <w:rsid w:val="006045F6"/>
    <w:rsid w:val="0060622D"/>
    <w:rsid w:val="00614205"/>
    <w:rsid w:val="006255C9"/>
    <w:rsid w:val="00650527"/>
    <w:rsid w:val="00651B79"/>
    <w:rsid w:val="00667DB4"/>
    <w:rsid w:val="006868BE"/>
    <w:rsid w:val="006A4424"/>
    <w:rsid w:val="006C7F41"/>
    <w:rsid w:val="006D213D"/>
    <w:rsid w:val="006D7AD4"/>
    <w:rsid w:val="006E6DD7"/>
    <w:rsid w:val="00721F2B"/>
    <w:rsid w:val="00736284"/>
    <w:rsid w:val="007528A0"/>
    <w:rsid w:val="0075548F"/>
    <w:rsid w:val="00762716"/>
    <w:rsid w:val="007665DC"/>
    <w:rsid w:val="00771E9C"/>
    <w:rsid w:val="00774ABD"/>
    <w:rsid w:val="00783D9C"/>
    <w:rsid w:val="00795DB7"/>
    <w:rsid w:val="007A117F"/>
    <w:rsid w:val="007C0AEB"/>
    <w:rsid w:val="007C4A1E"/>
    <w:rsid w:val="007C55BE"/>
    <w:rsid w:val="007D28E4"/>
    <w:rsid w:val="007D55A6"/>
    <w:rsid w:val="007E3B52"/>
    <w:rsid w:val="007E646A"/>
    <w:rsid w:val="00804289"/>
    <w:rsid w:val="0082147B"/>
    <w:rsid w:val="008409C9"/>
    <w:rsid w:val="008431E2"/>
    <w:rsid w:val="008572A3"/>
    <w:rsid w:val="008601A5"/>
    <w:rsid w:val="00866137"/>
    <w:rsid w:val="00874E45"/>
    <w:rsid w:val="00875A8E"/>
    <w:rsid w:val="00887B67"/>
    <w:rsid w:val="008A5A68"/>
    <w:rsid w:val="008B5D5C"/>
    <w:rsid w:val="008C5319"/>
    <w:rsid w:val="008D035A"/>
    <w:rsid w:val="008E1FCC"/>
    <w:rsid w:val="00907AFB"/>
    <w:rsid w:val="00911E44"/>
    <w:rsid w:val="009147F9"/>
    <w:rsid w:val="00944E6A"/>
    <w:rsid w:val="0094652F"/>
    <w:rsid w:val="009537E3"/>
    <w:rsid w:val="0097127D"/>
    <w:rsid w:val="00993B21"/>
    <w:rsid w:val="009B779E"/>
    <w:rsid w:val="009E523C"/>
    <w:rsid w:val="009F3B89"/>
    <w:rsid w:val="009F4D87"/>
    <w:rsid w:val="00A06460"/>
    <w:rsid w:val="00A06684"/>
    <w:rsid w:val="00A14D57"/>
    <w:rsid w:val="00A27858"/>
    <w:rsid w:val="00A3392F"/>
    <w:rsid w:val="00A83FDA"/>
    <w:rsid w:val="00A90BA3"/>
    <w:rsid w:val="00AB50AF"/>
    <w:rsid w:val="00B02656"/>
    <w:rsid w:val="00B36480"/>
    <w:rsid w:val="00B40409"/>
    <w:rsid w:val="00B41938"/>
    <w:rsid w:val="00B473DD"/>
    <w:rsid w:val="00B51205"/>
    <w:rsid w:val="00B5132E"/>
    <w:rsid w:val="00B67839"/>
    <w:rsid w:val="00B72A1A"/>
    <w:rsid w:val="00BA69B0"/>
    <w:rsid w:val="00BB31D4"/>
    <w:rsid w:val="00BC1698"/>
    <w:rsid w:val="00BC4B16"/>
    <w:rsid w:val="00BD4704"/>
    <w:rsid w:val="00BF611A"/>
    <w:rsid w:val="00C11842"/>
    <w:rsid w:val="00C1325E"/>
    <w:rsid w:val="00C151CE"/>
    <w:rsid w:val="00C341CF"/>
    <w:rsid w:val="00C3669A"/>
    <w:rsid w:val="00C822C2"/>
    <w:rsid w:val="00C869BE"/>
    <w:rsid w:val="00C87BAC"/>
    <w:rsid w:val="00CD0D81"/>
    <w:rsid w:val="00CD4D1C"/>
    <w:rsid w:val="00CD59DF"/>
    <w:rsid w:val="00CE484A"/>
    <w:rsid w:val="00D14DC6"/>
    <w:rsid w:val="00D21E40"/>
    <w:rsid w:val="00D359A7"/>
    <w:rsid w:val="00D72734"/>
    <w:rsid w:val="00D87B11"/>
    <w:rsid w:val="00DD4EA9"/>
    <w:rsid w:val="00DF60C5"/>
    <w:rsid w:val="00DF770D"/>
    <w:rsid w:val="00E10057"/>
    <w:rsid w:val="00E31CEB"/>
    <w:rsid w:val="00E356E8"/>
    <w:rsid w:val="00EB3275"/>
    <w:rsid w:val="00EB533B"/>
    <w:rsid w:val="00ED2F25"/>
    <w:rsid w:val="00EE3C63"/>
    <w:rsid w:val="00EF10B7"/>
    <w:rsid w:val="00F0093A"/>
    <w:rsid w:val="00F21124"/>
    <w:rsid w:val="00F21A52"/>
    <w:rsid w:val="00F30AE8"/>
    <w:rsid w:val="00F31D2E"/>
    <w:rsid w:val="00F36F02"/>
    <w:rsid w:val="00F45CBB"/>
    <w:rsid w:val="00F85A54"/>
    <w:rsid w:val="00FA099D"/>
    <w:rsid w:val="00FA0E8D"/>
    <w:rsid w:val="00FC218B"/>
    <w:rsid w:val="00FC229D"/>
    <w:rsid w:val="00FC7EC0"/>
    <w:rsid w:val="00FF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74EA468"/>
  <w15:docId w15:val="{8D20D222-EA47-44F3-87DD-9CF09A23F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66B8D"/>
    <w:pPr>
      <w:spacing w:before="100" w:beforeAutospacing="1" w:after="0" w:line="240" w:lineRule="auto"/>
      <w:outlineLvl w:val="1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701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66B8D"/>
    <w:rPr>
      <w:rFonts w:ascii="Arial" w:eastAsia="Times New Roman" w:hAnsi="Arial" w:cs="Arial"/>
      <w:b/>
      <w:bCs/>
      <w:sz w:val="26"/>
      <w:szCs w:val="26"/>
      <w:lang w:eastAsia="en-AU"/>
    </w:rPr>
  </w:style>
  <w:style w:type="paragraph" w:customStyle="1" w:styleId="Default">
    <w:name w:val="Default"/>
    <w:rsid w:val="00227E8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554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54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54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54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548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5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48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6045F6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BC1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C5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55BE"/>
  </w:style>
  <w:style w:type="paragraph" w:styleId="Footer">
    <w:name w:val="footer"/>
    <w:basedOn w:val="Normal"/>
    <w:link w:val="FooterChar"/>
    <w:uiPriority w:val="99"/>
    <w:unhideWhenUsed/>
    <w:rsid w:val="007C5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55BE"/>
  </w:style>
  <w:style w:type="paragraph" w:styleId="PlainText">
    <w:name w:val="Plain Text"/>
    <w:basedOn w:val="Normal"/>
    <w:link w:val="PlainTextChar"/>
    <w:uiPriority w:val="99"/>
    <w:unhideWhenUsed/>
    <w:rsid w:val="002F06AC"/>
    <w:pPr>
      <w:spacing w:after="0" w:line="240" w:lineRule="auto"/>
      <w:ind w:left="681" w:hanging="397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F06AC"/>
    <w:rPr>
      <w:rFonts w:ascii="Consolas" w:eastAsiaTheme="minorHAnsi" w:hAnsi="Consolas" w:cs="Consolas"/>
      <w:sz w:val="21"/>
      <w:szCs w:val="21"/>
      <w:lang w:eastAsia="en-US"/>
    </w:rPr>
  </w:style>
  <w:style w:type="table" w:styleId="TableGrid">
    <w:name w:val="Table Grid"/>
    <w:basedOn w:val="TableNormal"/>
    <w:uiPriority w:val="59"/>
    <w:rsid w:val="00A83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CE484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9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84157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21768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98433">
                      <w:marLeft w:val="0"/>
                      <w:marRight w:val="-85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948166">
                          <w:marLeft w:val="0"/>
                          <w:marRight w:val="0"/>
                          <w:marTop w:val="195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0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15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340913">
              <w:marLeft w:val="379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203326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single" w:sz="6" w:space="0" w:color="D3D3D3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56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6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76763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8120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135324">
                      <w:marLeft w:val="0"/>
                      <w:marRight w:val="-85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014720">
                          <w:marLeft w:val="0"/>
                          <w:marRight w:val="0"/>
                          <w:marTop w:val="195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6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9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75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14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03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81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4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52530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49813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752354">
                      <w:marLeft w:val="0"/>
                      <w:marRight w:val="-85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62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461465">
                          <w:marLeft w:val="0"/>
                          <w:marRight w:val="0"/>
                          <w:marTop w:val="195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6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5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98897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25465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649665">
                      <w:marLeft w:val="0"/>
                      <w:marRight w:val="-85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44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55454">
                          <w:marLeft w:val="0"/>
                          <w:marRight w:val="0"/>
                          <w:marTop w:val="195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137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90310">
                          <w:marLeft w:val="0"/>
                          <w:marRight w:val="0"/>
                          <w:marTop w:val="195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AIPN\Secretariat%20Admin\Forms\AIPN%20Stationery\AIPN%202012%20Letterhea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F1033-5583-4D3C-8D7F-AD917AA1B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AIPN 2012 Letterhead Template</Template>
  <TotalTime>1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Curtin University</Company>
  <LinksUpToDate>false</LinksUpToDate>
  <CharactersWithSpaces>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Sue Wicks</dc:creator>
  <cp:lastModifiedBy>Clare Y Murray</cp:lastModifiedBy>
  <cp:revision>2</cp:revision>
  <cp:lastPrinted>2012-06-19T03:56:00Z</cp:lastPrinted>
  <dcterms:created xsi:type="dcterms:W3CDTF">2017-10-22T23:25:00Z</dcterms:created>
  <dcterms:modified xsi:type="dcterms:W3CDTF">2017-10-22T23:25:00Z</dcterms:modified>
</cp:coreProperties>
</file>